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2CD280A8" w:rsidR="00A57D88" w:rsidRDefault="00A57D88" w:rsidP="3E064919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E064919">
        <w:rPr>
          <w:b/>
          <w:bCs/>
          <w:noProof/>
          <w:sz w:val="24"/>
          <w:szCs w:val="24"/>
        </w:rPr>
        <w:t>3GPP TSG-SA3 Meeting #112</w:t>
      </w:r>
      <w:r w:rsidRPr="3E064919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207C61" w:rsidRPr="3E064919">
        <w:rPr>
          <w:b/>
          <w:bCs/>
          <w:i/>
          <w:iCs/>
          <w:noProof/>
          <w:sz w:val="28"/>
          <w:szCs w:val="28"/>
        </w:rPr>
        <w:t>S3-23</w:t>
      </w:r>
      <w:r w:rsidR="00D14C1A">
        <w:rPr>
          <w:b/>
          <w:bCs/>
          <w:i/>
          <w:iCs/>
          <w:noProof/>
          <w:sz w:val="28"/>
          <w:szCs w:val="28"/>
        </w:rPr>
        <w:t>4350</w:t>
      </w:r>
    </w:p>
    <w:p w14:paraId="3A7BAEE1" w14:textId="1C8D6966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  <w:r w:rsidR="00133564">
        <w:rPr>
          <w:sz w:val="24"/>
        </w:rPr>
        <w:tab/>
      </w:r>
      <w:r w:rsidR="00133564">
        <w:rPr>
          <w:sz w:val="24"/>
        </w:rPr>
        <w:tab/>
      </w:r>
      <w:r w:rsidR="00133564">
        <w:rPr>
          <w:sz w:val="24"/>
        </w:rPr>
        <w:tab/>
      </w:r>
      <w:r w:rsidR="00133564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AAB1D7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D1596">
        <w:rPr>
          <w:rFonts w:ascii="Arial" w:hAnsi="Arial" w:cs="Arial"/>
          <w:b/>
          <w:sz w:val="22"/>
          <w:szCs w:val="22"/>
        </w:rPr>
        <w:t>Potential solution for Roaming Hubs</w:t>
      </w:r>
    </w:p>
    <w:p w14:paraId="06BA196E" w14:textId="4A8EB6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7D698F6B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527802FC" w:rsidRPr="7D698F6B">
        <w:rPr>
          <w:rFonts w:ascii="Arial" w:hAnsi="Arial" w:cs="Arial"/>
          <w:b/>
          <w:bCs/>
          <w:sz w:val="22"/>
          <w:szCs w:val="22"/>
        </w:rPr>
        <w:t xml:space="preserve">GSMA overall LS 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1A51EC08" w:rsidR="00B97703" w:rsidRPr="00A35C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35CF4">
        <w:rPr>
          <w:rFonts w:ascii="Arial" w:hAnsi="Arial" w:cs="Arial"/>
          <w:b/>
          <w:sz w:val="22"/>
          <w:szCs w:val="22"/>
          <w:lang w:val="fr-FR"/>
        </w:rPr>
        <w:t>To:</w:t>
      </w:r>
      <w:r w:rsidRPr="00A35C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B31B7" w:rsidRPr="00A35CF4">
        <w:rPr>
          <w:rFonts w:ascii="Arial" w:hAnsi="Arial" w:cs="Arial"/>
          <w:b/>
          <w:bCs/>
          <w:sz w:val="22"/>
          <w:szCs w:val="22"/>
          <w:lang w:val="fr-FR"/>
        </w:rPr>
        <w:t>GSMA NG</w:t>
      </w:r>
      <w:r w:rsidR="00F03910" w:rsidRPr="00A35CF4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5DC2ED77" w14:textId="229E6BAC" w:rsidR="00B97703" w:rsidRPr="00A35C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" w:name="OLE_LINK45"/>
      <w:bookmarkStart w:id="3" w:name="OLE_LINK46"/>
      <w:r w:rsidRPr="00A35CF4">
        <w:rPr>
          <w:rFonts w:ascii="Arial" w:hAnsi="Arial" w:cs="Arial"/>
          <w:b/>
          <w:sz w:val="22"/>
          <w:szCs w:val="22"/>
          <w:lang w:val="fr-FR"/>
        </w:rPr>
        <w:t>Cc:</w:t>
      </w:r>
      <w:r w:rsidRPr="00A35CF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2"/>
    <w:bookmarkEnd w:id="3"/>
    <w:p w14:paraId="1A1CC9B8" w14:textId="77777777" w:rsidR="00B97703" w:rsidRPr="00A35CF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0B076C4" w14:textId="3901C0C4" w:rsidR="003510D9" w:rsidRPr="009C4257" w:rsidRDefault="00B97703" w:rsidP="003510D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C4257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C425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85037" w:rsidRPr="009C425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85037" w:rsidRPr="009C4257">
        <w:rPr>
          <w:rFonts w:ascii="Arial" w:hAnsi="Arial" w:cs="Arial"/>
          <w:b/>
          <w:bCs/>
          <w:sz w:val="22"/>
          <w:szCs w:val="22"/>
          <w:lang w:val="en-US"/>
        </w:rPr>
        <w:tab/>
        <w:t>Tim Evans, Vodafone</w:t>
      </w:r>
    </w:p>
    <w:p w14:paraId="5D73695D" w14:textId="161400BF" w:rsidR="00B97703" w:rsidRDefault="00685037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9C425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9C4257"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sz w:val="22"/>
          <w:szCs w:val="22"/>
        </w:rPr>
        <w:t>Tim.evans1  at  Vodafone.com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6E48B00" w:rsidR="00B97703" w:rsidRPr="00685037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585D">
        <w:rPr>
          <w:rFonts w:ascii="Arial" w:hAnsi="Arial" w:cs="Arial"/>
          <w:bCs/>
        </w:rPr>
        <w:t>S3-234319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4F722A" w14:textId="5D6291ED" w:rsidR="00745B41" w:rsidRDefault="00D2676D" w:rsidP="008A3C36">
      <w:pPr>
        <w:spacing w:before="20" w:after="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55A8C" w:rsidRPr="7D698F6B">
        <w:rPr>
          <w:rFonts w:ascii="Arial" w:hAnsi="Arial" w:cs="Arial"/>
        </w:rPr>
        <w:t xml:space="preserve">SA3 thanks GSMA for their LSs </w:t>
      </w:r>
      <w:r w:rsidR="00685037">
        <w:rPr>
          <w:rFonts w:ascii="Arial" w:hAnsi="Arial" w:cs="Arial"/>
        </w:rPr>
        <w:t>(</w:t>
      </w:r>
      <w:r w:rsidR="000C7645" w:rsidRPr="000C7645">
        <w:rPr>
          <w:rFonts w:ascii="Arial" w:hAnsi="Arial" w:cs="Arial"/>
        </w:rPr>
        <w:t>SP-230376</w:t>
      </w:r>
      <w:r w:rsidR="0074484B">
        <w:rPr>
          <w:rFonts w:ascii="Arial" w:hAnsi="Arial" w:cs="Arial"/>
        </w:rPr>
        <w:t xml:space="preserve">, </w:t>
      </w:r>
      <w:r w:rsidR="0074484B" w:rsidRPr="0074484B">
        <w:rPr>
          <w:rFonts w:ascii="Arial" w:hAnsi="Arial" w:cs="Arial"/>
        </w:rPr>
        <w:t>SP-230354</w:t>
      </w:r>
      <w:r w:rsidR="001966E3">
        <w:rPr>
          <w:rFonts w:ascii="Arial" w:hAnsi="Arial" w:cs="Arial"/>
        </w:rPr>
        <w:t xml:space="preserve"> and </w:t>
      </w:r>
      <w:r w:rsidR="00905310" w:rsidRPr="00905310">
        <w:rPr>
          <w:rFonts w:ascii="Arial" w:hAnsi="Arial" w:cs="Arial"/>
        </w:rPr>
        <w:t>SP-230352</w:t>
      </w:r>
      <w:r w:rsidR="00685037">
        <w:rPr>
          <w:rFonts w:ascii="Arial" w:hAnsi="Arial" w:cs="Arial"/>
        </w:rPr>
        <w:t>)</w:t>
      </w:r>
      <w:r w:rsidR="005B49D0">
        <w:rPr>
          <w:rFonts w:ascii="Arial" w:hAnsi="Arial" w:cs="Arial"/>
        </w:rPr>
        <w:t xml:space="preserve"> that outline</w:t>
      </w:r>
      <w:r w:rsidR="00C55A8C" w:rsidRPr="7D698F6B">
        <w:rPr>
          <w:rFonts w:ascii="Arial" w:hAnsi="Arial" w:cs="Arial"/>
        </w:rPr>
        <w:t xml:space="preserve"> additional requirements on 5G roaming</w:t>
      </w:r>
      <w:r w:rsidR="00D07FC2" w:rsidRPr="7D698F6B">
        <w:rPr>
          <w:rFonts w:ascii="Arial" w:hAnsi="Arial" w:cs="Arial"/>
        </w:rPr>
        <w:t xml:space="preserve"> </w:t>
      </w:r>
      <w:r w:rsidR="00707C06">
        <w:rPr>
          <w:rFonts w:ascii="Arial" w:hAnsi="Arial" w:cs="Arial"/>
        </w:rPr>
        <w:t xml:space="preserve">hub </w:t>
      </w:r>
      <w:r w:rsidR="005B49D0">
        <w:rPr>
          <w:rFonts w:ascii="Arial" w:hAnsi="Arial" w:cs="Arial"/>
        </w:rPr>
        <w:t>services</w:t>
      </w:r>
      <w:r w:rsidR="00D31414">
        <w:rPr>
          <w:rFonts w:ascii="Arial" w:hAnsi="Arial" w:cs="Arial"/>
        </w:rPr>
        <w:t xml:space="preserve">.  </w:t>
      </w:r>
    </w:p>
    <w:p w14:paraId="79C2C66B" w14:textId="77777777" w:rsidR="009C4257" w:rsidRDefault="009C4257" w:rsidP="008A3C36">
      <w:pPr>
        <w:spacing w:before="20" w:after="20"/>
        <w:rPr>
          <w:rFonts w:ascii="Arial" w:hAnsi="Arial" w:cs="Arial"/>
        </w:rPr>
      </w:pPr>
    </w:p>
    <w:p w14:paraId="32381002" w14:textId="3E602DB9" w:rsidR="00707C06" w:rsidRDefault="009C4257" w:rsidP="008A3C36">
      <w:pPr>
        <w:spacing w:before="20" w:after="20"/>
        <w:rPr>
          <w:rFonts w:ascii="Arial" w:hAnsi="Arial" w:cs="Arial"/>
        </w:rPr>
      </w:pPr>
      <w:r>
        <w:rPr>
          <w:rFonts w:ascii="Arial" w:hAnsi="Arial" w:cs="Arial"/>
        </w:rPr>
        <w:t xml:space="preserve">3GPP SA3 has studied a proposal from some companies </w:t>
      </w:r>
      <w:r w:rsidR="005805ED">
        <w:rPr>
          <w:rFonts w:ascii="Arial" w:hAnsi="Arial" w:cs="Arial"/>
        </w:rPr>
        <w:t xml:space="preserve">for the error handling </w:t>
      </w:r>
      <w:r>
        <w:rPr>
          <w:rFonts w:ascii="Arial" w:hAnsi="Arial" w:cs="Arial"/>
        </w:rPr>
        <w:t xml:space="preserve">in the attached </w:t>
      </w:r>
      <w:r w:rsidR="00E6585D">
        <w:rPr>
          <w:rFonts w:ascii="Arial" w:hAnsi="Arial" w:cs="Arial"/>
        </w:rPr>
        <w:t xml:space="preserve">document </w:t>
      </w:r>
      <w:r>
        <w:rPr>
          <w:rFonts w:ascii="Arial" w:hAnsi="Arial" w:cs="Arial"/>
        </w:rPr>
        <w:t>S3-</w:t>
      </w:r>
      <w:r w:rsidR="00E6585D">
        <w:rPr>
          <w:rFonts w:ascii="Arial" w:hAnsi="Arial" w:cs="Arial"/>
        </w:rPr>
        <w:t>234319</w:t>
      </w:r>
      <w:r w:rsidR="00A033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would like to request GSMA to evaluate the proposal and communicate to 3GPP SA3 whether it covers their needs.</w:t>
      </w:r>
      <w:r w:rsidR="00EE3F44">
        <w:rPr>
          <w:rFonts w:ascii="Arial" w:hAnsi="Arial" w:cs="Arial"/>
        </w:rPr>
        <w:t xml:space="preserve"> </w:t>
      </w:r>
      <w:r w:rsidR="00EC7E90">
        <w:rPr>
          <w:rFonts w:ascii="Arial" w:hAnsi="Arial" w:cs="Arial"/>
        </w:rPr>
        <w:t xml:space="preserve">This CR </w:t>
      </w:r>
      <w:r w:rsidR="002F5DE4">
        <w:rPr>
          <w:rFonts w:ascii="Arial" w:hAnsi="Arial" w:cs="Arial"/>
        </w:rPr>
        <w:t xml:space="preserve">would </w:t>
      </w:r>
      <w:r w:rsidR="00EC7E90">
        <w:rPr>
          <w:rFonts w:ascii="Arial" w:hAnsi="Arial" w:cs="Arial"/>
        </w:rPr>
        <w:t xml:space="preserve">add the ability for the passing of error messages between PLMNs and Roaming Hubs. </w:t>
      </w:r>
      <w:r>
        <w:rPr>
          <w:rFonts w:ascii="Arial" w:hAnsi="Arial" w:cs="Arial"/>
        </w:rPr>
        <w:t>Please note that this CR is not approved nor endorsed by SA3 at this stage.</w:t>
      </w:r>
      <w:r w:rsidR="005708C2">
        <w:rPr>
          <w:rFonts w:ascii="Arial" w:hAnsi="Arial" w:cs="Arial"/>
        </w:rPr>
        <w:t xml:space="preserve">  </w:t>
      </w:r>
    </w:p>
    <w:p w14:paraId="21B5C921" w14:textId="77777777" w:rsidR="00707C06" w:rsidRDefault="00707C06" w:rsidP="008A3C36">
      <w:pPr>
        <w:spacing w:before="20" w:after="20"/>
        <w:rPr>
          <w:rFonts w:ascii="Arial" w:hAnsi="Arial" w:cs="Arial"/>
        </w:rPr>
      </w:pPr>
    </w:p>
    <w:p w14:paraId="75B2CD30" w14:textId="76BBB66A" w:rsidR="009C4257" w:rsidRPr="00B54DED" w:rsidRDefault="005708C2" w:rsidP="008A3C36">
      <w:pPr>
        <w:spacing w:before="20" w:after="20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1D472E">
        <w:rPr>
          <w:rFonts w:ascii="Arial" w:hAnsi="Arial" w:cs="Arial"/>
        </w:rPr>
        <w:t xml:space="preserve"> supporting</w:t>
      </w:r>
      <w:r>
        <w:rPr>
          <w:rFonts w:ascii="Arial" w:hAnsi="Arial" w:cs="Arial"/>
        </w:rPr>
        <w:t xml:space="preserve"> companies </w:t>
      </w:r>
      <w:r w:rsidR="002B20B2">
        <w:rPr>
          <w:rFonts w:ascii="Arial" w:hAnsi="Arial" w:cs="Arial"/>
        </w:rPr>
        <w:t xml:space="preserve">of the attached CR </w:t>
      </w:r>
      <w:r>
        <w:rPr>
          <w:rFonts w:ascii="Arial" w:hAnsi="Arial" w:cs="Arial"/>
        </w:rPr>
        <w:t>chose to modify</w:t>
      </w:r>
      <w:r w:rsidR="0030172B">
        <w:rPr>
          <w:rFonts w:ascii="Arial" w:hAnsi="Arial" w:cs="Arial"/>
        </w:rPr>
        <w:t xml:space="preserve"> PRINS rather than specify hop by hop TLS as </w:t>
      </w:r>
      <w:r w:rsidR="00135654">
        <w:rPr>
          <w:rFonts w:ascii="Arial" w:hAnsi="Arial" w:cs="Arial"/>
        </w:rPr>
        <w:t xml:space="preserve">they consider that </w:t>
      </w:r>
      <w:r w:rsidR="0030172B">
        <w:rPr>
          <w:rFonts w:ascii="Arial" w:hAnsi="Arial" w:cs="Arial"/>
        </w:rPr>
        <w:t xml:space="preserve">it </w:t>
      </w:r>
      <w:r w:rsidR="00135654">
        <w:rPr>
          <w:rFonts w:ascii="Arial" w:hAnsi="Arial" w:cs="Arial"/>
        </w:rPr>
        <w:t xml:space="preserve">offers </w:t>
      </w:r>
      <w:r w:rsidR="00D36BD1">
        <w:rPr>
          <w:rFonts w:ascii="Arial" w:hAnsi="Arial" w:cs="Arial"/>
        </w:rPr>
        <w:t xml:space="preserve">additional </w:t>
      </w:r>
      <w:r w:rsidR="0087704D">
        <w:rPr>
          <w:rFonts w:ascii="Arial" w:hAnsi="Arial" w:cs="Arial"/>
        </w:rPr>
        <w:t>provable</w:t>
      </w:r>
      <w:r w:rsidR="00135654">
        <w:rPr>
          <w:rFonts w:ascii="Arial" w:hAnsi="Arial" w:cs="Arial"/>
        </w:rPr>
        <w:t xml:space="preserve"> end to end security</w:t>
      </w:r>
      <w:r w:rsidR="0087704D">
        <w:rPr>
          <w:rFonts w:ascii="Arial" w:hAnsi="Arial" w:cs="Arial"/>
        </w:rPr>
        <w:t xml:space="preserve"> between PLMNs</w:t>
      </w:r>
      <w:r w:rsidR="00135654">
        <w:rPr>
          <w:rFonts w:ascii="Arial" w:hAnsi="Arial" w:cs="Arial"/>
        </w:rPr>
        <w:t>.</w:t>
      </w:r>
    </w:p>
    <w:p w14:paraId="6723D6EC" w14:textId="77777777" w:rsidR="00D07FC2" w:rsidRDefault="00D07FC2" w:rsidP="008A3C36">
      <w:pPr>
        <w:spacing w:before="20" w:after="20"/>
        <w:rPr>
          <w:rFonts w:ascii="Arial" w:hAnsi="Arial" w:cs="Arial"/>
        </w:rPr>
      </w:pPr>
    </w:p>
    <w:p w14:paraId="6F6AE6B7" w14:textId="77777777" w:rsidR="004E1BAC" w:rsidRPr="00B54DED" w:rsidRDefault="004E1BAC" w:rsidP="008A3C36">
      <w:pPr>
        <w:spacing w:before="20" w:after="20"/>
        <w:rPr>
          <w:rFonts w:ascii="Arial" w:hAnsi="Arial" w:cs="Arial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EA54A8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330698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330698">
        <w:rPr>
          <w:rFonts w:ascii="Arial" w:hAnsi="Arial" w:cs="Arial"/>
          <w:b/>
        </w:rPr>
        <w:t>GSMA 5GMRR</w:t>
      </w:r>
    </w:p>
    <w:p w14:paraId="3C1F123F" w14:textId="77777777" w:rsidR="00582E24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27FA5AA" w14:textId="6C5CB657" w:rsidR="00582E24" w:rsidRDefault="00D2676D" w:rsidP="004E1BAC">
      <w:pPr>
        <w:ind w:firstLine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3GPP </w:t>
      </w:r>
      <w:r w:rsidR="00582E24" w:rsidRPr="00914F19">
        <w:rPr>
          <w:rFonts w:ascii="Arial" w:hAnsi="Arial" w:cs="Arial"/>
          <w:lang w:eastAsia="en-US"/>
        </w:rPr>
        <w:t xml:space="preserve">SA3 </w:t>
      </w:r>
      <w:r w:rsidR="00BB512F">
        <w:rPr>
          <w:rFonts w:ascii="Arial" w:hAnsi="Arial" w:cs="Arial"/>
          <w:lang w:eastAsia="en-US"/>
        </w:rPr>
        <w:t xml:space="preserve">cordially </w:t>
      </w:r>
      <w:r w:rsidR="0021665F">
        <w:rPr>
          <w:rFonts w:ascii="Arial" w:hAnsi="Arial" w:cs="Arial"/>
          <w:lang w:eastAsia="en-US"/>
        </w:rPr>
        <w:t xml:space="preserve">asks </w:t>
      </w:r>
      <w:r w:rsidR="00A97893">
        <w:rPr>
          <w:rFonts w:ascii="Arial" w:hAnsi="Arial" w:cs="Arial"/>
          <w:lang w:eastAsia="en-US"/>
        </w:rPr>
        <w:t xml:space="preserve">5GMRR to </w:t>
      </w:r>
      <w:r w:rsidR="0021665F">
        <w:rPr>
          <w:rFonts w:ascii="Arial" w:hAnsi="Arial" w:cs="Arial"/>
          <w:lang w:eastAsia="en-US"/>
        </w:rPr>
        <w:t xml:space="preserve">review the change in </w:t>
      </w:r>
      <w:r w:rsidR="00A033E5">
        <w:rPr>
          <w:rFonts w:ascii="Arial" w:hAnsi="Arial" w:cs="Arial"/>
        </w:rPr>
        <w:t xml:space="preserve">S3-234319 and to </w:t>
      </w:r>
      <w:r w:rsidR="00A97893">
        <w:rPr>
          <w:rFonts w:ascii="Arial" w:hAnsi="Arial" w:cs="Arial"/>
          <w:lang w:eastAsia="en-US"/>
        </w:rPr>
        <w:t>provide feedback</w:t>
      </w:r>
      <w:r w:rsidR="00A033E5">
        <w:rPr>
          <w:rFonts w:ascii="Arial" w:hAnsi="Arial" w:cs="Arial"/>
          <w:lang w:eastAsia="en-US"/>
        </w:rPr>
        <w:t>.</w:t>
      </w:r>
    </w:p>
    <w:p w14:paraId="066613F7" w14:textId="77777777" w:rsidR="00B97703" w:rsidRPr="00582E24" w:rsidRDefault="00B97703" w:rsidP="00140210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4AE17E00" w:rsidR="005B6433" w:rsidRDefault="00C17229" w:rsidP="002F1940">
      <w:r>
        <w:t>SA3#113</w:t>
      </w:r>
      <w:r>
        <w:tab/>
        <w:t>6 -</w:t>
      </w:r>
      <w:r w:rsidR="00CB31B7">
        <w:t xml:space="preserve"> </w:t>
      </w:r>
      <w:r>
        <w:t>10 November 2023</w:t>
      </w:r>
      <w:r>
        <w:tab/>
        <w:t>Chicago, US</w:t>
      </w:r>
    </w:p>
    <w:p w14:paraId="6EEA7FDB" w14:textId="01C81A45" w:rsidR="00E003DF" w:rsidRPr="00074D3C" w:rsidRDefault="00E003DF" w:rsidP="002F1940">
      <w:r>
        <w:t>SA3#114</w:t>
      </w:r>
      <w:r>
        <w:tab/>
      </w:r>
      <w:r w:rsidR="009E0B14">
        <w:t>22 -</w:t>
      </w:r>
      <w:r w:rsidR="00CB31B7">
        <w:t xml:space="preserve"> </w:t>
      </w:r>
      <w:r w:rsidR="009E0B14">
        <w:t>26 January 2024</w:t>
      </w:r>
      <w:r w:rsidR="009E0B14">
        <w:tab/>
        <w:t>E</w:t>
      </w:r>
      <w:r w:rsidR="00CB31B7">
        <w:t>U</w:t>
      </w:r>
      <w:r w:rsidR="009E0B14">
        <w:t xml:space="preserve"> (TBD)</w:t>
      </w:r>
    </w:p>
    <w:p w14:paraId="054FEDCB" w14:textId="77777777" w:rsidR="006052AD" w:rsidRPr="00074D3C" w:rsidRDefault="006052AD" w:rsidP="002F1940"/>
    <w:sectPr w:rsidR="006052AD" w:rsidRPr="00074D3C">
      <w:footerReference w:type="even" r:id="rId13"/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C760F" w14:textId="77777777" w:rsidR="002D5FDA" w:rsidRDefault="002D5FDA">
      <w:pPr>
        <w:spacing w:after="0"/>
      </w:pPr>
      <w:r>
        <w:separator/>
      </w:r>
    </w:p>
  </w:endnote>
  <w:endnote w:type="continuationSeparator" w:id="0">
    <w:p w14:paraId="74996445" w14:textId="77777777" w:rsidR="002D5FDA" w:rsidRDefault="002D5FDA">
      <w:pPr>
        <w:spacing w:after="0"/>
      </w:pPr>
      <w:r>
        <w:continuationSeparator/>
      </w:r>
    </w:p>
  </w:endnote>
  <w:endnote w:type="continuationNotice" w:id="1">
    <w:p w14:paraId="51B39CBF" w14:textId="77777777" w:rsidR="002D5FDA" w:rsidRDefault="002D5F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 75 Bold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A6512" w14:textId="5EF71651" w:rsidR="009C3221" w:rsidRDefault="00A35CF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2096" behindDoc="0" locked="0" layoutInCell="1" allowOverlap="1" wp14:anchorId="48201C9C" wp14:editId="1AEAD47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381504395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941A9D" w14:textId="3FCDAE29" w:rsidR="00A35CF4" w:rsidRPr="00A35CF4" w:rsidRDefault="00A35CF4" w:rsidP="00A35CF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35CF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201C9C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34.95pt;height:34.95pt;z-index:2516520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F941A9D" w14:textId="3FCDAE29" w:rsidR="00A35CF4" w:rsidRPr="00A35CF4" w:rsidRDefault="00A35CF4" w:rsidP="00A35CF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35CF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AD3BF" w14:textId="74CD3CB6" w:rsidR="009C3221" w:rsidRDefault="009558A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1" relativeHeight="251661312" behindDoc="0" locked="0" layoutInCell="0" allowOverlap="1" wp14:anchorId="009F11E0" wp14:editId="2D65C629">
              <wp:simplePos x="0" y="10229453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8ea4d8e961216e99089f13e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CADDC8" w14:textId="5269C3DF" w:rsidR="009558A8" w:rsidRPr="009558A8" w:rsidRDefault="009558A8" w:rsidP="009558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9558A8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F11E0" id="_x0000_t202" coordsize="21600,21600" o:spt="202" path="m,l,21600r21600,l21600,xe">
              <v:stroke joinstyle="miter"/>
              <v:path gradientshapeok="t" o:connecttype="rect"/>
            </v:shapetype>
            <v:shape id="MSIPCMd8ea4d8e961216e99089f13e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72CADDC8" w14:textId="5269C3DF" w:rsidR="009558A8" w:rsidRPr="009558A8" w:rsidRDefault="009558A8" w:rsidP="009558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9558A8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35CF4"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7FBDEB19" wp14:editId="55274637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551003352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C4842D" w14:textId="580F92A1" w:rsidR="00A35CF4" w:rsidRPr="00A35CF4" w:rsidRDefault="00A35CF4" w:rsidP="00A35CF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35CF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BDEB19" id="Zone de texte 3" o:spid="_x0000_s1028" type="#_x0000_t202" alt="Orange Restricted" style="position:absolute;left:0;text-align:left;margin-left:0;margin-top:0;width:34.95pt;height:34.95pt;z-index:25165619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2C4842D" w14:textId="580F92A1" w:rsidR="00A35CF4" w:rsidRPr="00A35CF4" w:rsidRDefault="00A35CF4" w:rsidP="00A35CF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35CF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CA671" w14:textId="40113110" w:rsidR="009558A8" w:rsidRDefault="009558A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E94030F" wp14:editId="4C8F443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d3845a5b3885a4177b56002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7698A6" w14:textId="17211EED" w:rsidR="009558A8" w:rsidRPr="009558A8" w:rsidRDefault="009558A8" w:rsidP="009558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9558A8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4030F" id="_x0000_t202" coordsize="21600,21600" o:spt="202" path="m,l,21600r21600,l21600,xe">
              <v:stroke joinstyle="miter"/>
              <v:path gradientshapeok="t" o:connecttype="rect"/>
            </v:shapetype>
            <v:shape id="MSIPCMed3845a5b3885a4177b56002" o:spid="_x0000_s1029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" o:allowincell="f" filled="f" stroked="f" strokeweight=".5pt">
              <v:textbox inset="20pt,0,,0">
                <w:txbxContent>
                  <w:p w14:paraId="447698A6" w14:textId="17211EED" w:rsidR="009558A8" w:rsidRPr="009558A8" w:rsidRDefault="009558A8" w:rsidP="009558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9558A8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3437D" w14:textId="77777777" w:rsidR="002D5FDA" w:rsidRDefault="002D5FDA">
      <w:pPr>
        <w:spacing w:after="0"/>
      </w:pPr>
      <w:r>
        <w:separator/>
      </w:r>
    </w:p>
  </w:footnote>
  <w:footnote w:type="continuationSeparator" w:id="0">
    <w:p w14:paraId="2008F20F" w14:textId="77777777" w:rsidR="002D5FDA" w:rsidRDefault="002D5FDA">
      <w:pPr>
        <w:spacing w:after="0"/>
      </w:pPr>
      <w:r>
        <w:continuationSeparator/>
      </w:r>
    </w:p>
  </w:footnote>
  <w:footnote w:type="continuationNotice" w:id="1">
    <w:p w14:paraId="79FA8215" w14:textId="77777777" w:rsidR="002D5FDA" w:rsidRDefault="002D5F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8C6B33"/>
    <w:multiLevelType w:val="hybridMultilevel"/>
    <w:tmpl w:val="F3B2B804"/>
    <w:lvl w:ilvl="0" w:tplc="473E89C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9"/>
  </w:num>
  <w:num w:numId="2" w16cid:durableId="1552228465">
    <w:abstractNumId w:val="8"/>
  </w:num>
  <w:num w:numId="3" w16cid:durableId="641010035">
    <w:abstractNumId w:val="6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78876899">
    <w:abstractNumId w:val="3"/>
  </w:num>
  <w:num w:numId="9" w16cid:durableId="1429695781">
    <w:abstractNumId w:val="7"/>
  </w:num>
  <w:num w:numId="10" w16cid:durableId="172209955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6B"/>
    <w:rsid w:val="00017F23"/>
    <w:rsid w:val="00074D3C"/>
    <w:rsid w:val="000B21DF"/>
    <w:rsid w:val="000C7645"/>
    <w:rsid w:val="000E1A9F"/>
    <w:rsid w:val="000E6116"/>
    <w:rsid w:val="000F6242"/>
    <w:rsid w:val="00103FF1"/>
    <w:rsid w:val="00133564"/>
    <w:rsid w:val="00135654"/>
    <w:rsid w:val="00140210"/>
    <w:rsid w:val="00140664"/>
    <w:rsid w:val="00187EC0"/>
    <w:rsid w:val="0019486B"/>
    <w:rsid w:val="001966E3"/>
    <w:rsid w:val="00196B59"/>
    <w:rsid w:val="001A14F2"/>
    <w:rsid w:val="001B3A86"/>
    <w:rsid w:val="001B763F"/>
    <w:rsid w:val="001D0A1D"/>
    <w:rsid w:val="001D1951"/>
    <w:rsid w:val="001D472E"/>
    <w:rsid w:val="00201328"/>
    <w:rsid w:val="00206176"/>
    <w:rsid w:val="0020782A"/>
    <w:rsid w:val="00207C61"/>
    <w:rsid w:val="0021665F"/>
    <w:rsid w:val="00220060"/>
    <w:rsid w:val="00221363"/>
    <w:rsid w:val="00226381"/>
    <w:rsid w:val="00232086"/>
    <w:rsid w:val="002343BD"/>
    <w:rsid w:val="00242667"/>
    <w:rsid w:val="002473B2"/>
    <w:rsid w:val="002869FE"/>
    <w:rsid w:val="00291F76"/>
    <w:rsid w:val="002B20B2"/>
    <w:rsid w:val="002B7AAD"/>
    <w:rsid w:val="002C7BDC"/>
    <w:rsid w:val="002D5FDA"/>
    <w:rsid w:val="002D70A7"/>
    <w:rsid w:val="002E01C1"/>
    <w:rsid w:val="002F1940"/>
    <w:rsid w:val="002F5DE4"/>
    <w:rsid w:val="0030172B"/>
    <w:rsid w:val="00316011"/>
    <w:rsid w:val="00322204"/>
    <w:rsid w:val="00330698"/>
    <w:rsid w:val="003309CE"/>
    <w:rsid w:val="00334F06"/>
    <w:rsid w:val="003510D9"/>
    <w:rsid w:val="00364ABC"/>
    <w:rsid w:val="00383545"/>
    <w:rsid w:val="0039616F"/>
    <w:rsid w:val="003C06D2"/>
    <w:rsid w:val="003C1159"/>
    <w:rsid w:val="003E1509"/>
    <w:rsid w:val="003E2C43"/>
    <w:rsid w:val="003F05F9"/>
    <w:rsid w:val="003F5E20"/>
    <w:rsid w:val="00433500"/>
    <w:rsid w:val="00433F71"/>
    <w:rsid w:val="0043559E"/>
    <w:rsid w:val="00440D43"/>
    <w:rsid w:val="00441B3A"/>
    <w:rsid w:val="00453852"/>
    <w:rsid w:val="00456D8E"/>
    <w:rsid w:val="00470DF6"/>
    <w:rsid w:val="00490D22"/>
    <w:rsid w:val="004910BC"/>
    <w:rsid w:val="004B6C03"/>
    <w:rsid w:val="004D28D8"/>
    <w:rsid w:val="004E1BAC"/>
    <w:rsid w:val="004E3939"/>
    <w:rsid w:val="00507B2D"/>
    <w:rsid w:val="00526DDD"/>
    <w:rsid w:val="005708C2"/>
    <w:rsid w:val="005805ED"/>
    <w:rsid w:val="00582E24"/>
    <w:rsid w:val="005B49D0"/>
    <w:rsid w:val="005B6433"/>
    <w:rsid w:val="005D0D5E"/>
    <w:rsid w:val="005D64A9"/>
    <w:rsid w:val="005E0280"/>
    <w:rsid w:val="005F47AD"/>
    <w:rsid w:val="006052AD"/>
    <w:rsid w:val="00617E12"/>
    <w:rsid w:val="006600B5"/>
    <w:rsid w:val="00660DE2"/>
    <w:rsid w:val="006769B4"/>
    <w:rsid w:val="00685037"/>
    <w:rsid w:val="006B0B91"/>
    <w:rsid w:val="00707C06"/>
    <w:rsid w:val="0073766B"/>
    <w:rsid w:val="0074484B"/>
    <w:rsid w:val="00744D7C"/>
    <w:rsid w:val="00745B41"/>
    <w:rsid w:val="007519AA"/>
    <w:rsid w:val="007A2BCD"/>
    <w:rsid w:val="007F4F92"/>
    <w:rsid w:val="007F628E"/>
    <w:rsid w:val="00856544"/>
    <w:rsid w:val="008758B0"/>
    <w:rsid w:val="0087704D"/>
    <w:rsid w:val="008A3C36"/>
    <w:rsid w:val="008A3FA7"/>
    <w:rsid w:val="008B6526"/>
    <w:rsid w:val="008D1596"/>
    <w:rsid w:val="008D772F"/>
    <w:rsid w:val="00905310"/>
    <w:rsid w:val="00914CD1"/>
    <w:rsid w:val="00914F19"/>
    <w:rsid w:val="009203AE"/>
    <w:rsid w:val="00941D24"/>
    <w:rsid w:val="00951DF1"/>
    <w:rsid w:val="009558A8"/>
    <w:rsid w:val="009603F6"/>
    <w:rsid w:val="009963AC"/>
    <w:rsid w:val="0099764C"/>
    <w:rsid w:val="009C01E1"/>
    <w:rsid w:val="009C03C4"/>
    <w:rsid w:val="009C3221"/>
    <w:rsid w:val="009C4257"/>
    <w:rsid w:val="009E0B14"/>
    <w:rsid w:val="009F13E1"/>
    <w:rsid w:val="009F7286"/>
    <w:rsid w:val="00A0286B"/>
    <w:rsid w:val="00A033E5"/>
    <w:rsid w:val="00A21B5B"/>
    <w:rsid w:val="00A34AE6"/>
    <w:rsid w:val="00A353DF"/>
    <w:rsid w:val="00A35CF4"/>
    <w:rsid w:val="00A455B0"/>
    <w:rsid w:val="00A45ECE"/>
    <w:rsid w:val="00A534FA"/>
    <w:rsid w:val="00A57D88"/>
    <w:rsid w:val="00A637E9"/>
    <w:rsid w:val="00A70448"/>
    <w:rsid w:val="00A97893"/>
    <w:rsid w:val="00AA1D62"/>
    <w:rsid w:val="00AA4FF3"/>
    <w:rsid w:val="00AE1B3E"/>
    <w:rsid w:val="00AE7980"/>
    <w:rsid w:val="00B04229"/>
    <w:rsid w:val="00B068ED"/>
    <w:rsid w:val="00B26EB5"/>
    <w:rsid w:val="00B321E3"/>
    <w:rsid w:val="00B35644"/>
    <w:rsid w:val="00B3704B"/>
    <w:rsid w:val="00B44E09"/>
    <w:rsid w:val="00B535DE"/>
    <w:rsid w:val="00B54DED"/>
    <w:rsid w:val="00B97703"/>
    <w:rsid w:val="00BA3D66"/>
    <w:rsid w:val="00BA43AB"/>
    <w:rsid w:val="00BB2C46"/>
    <w:rsid w:val="00BB512F"/>
    <w:rsid w:val="00BD0A55"/>
    <w:rsid w:val="00BE0D76"/>
    <w:rsid w:val="00C01FF4"/>
    <w:rsid w:val="00C04BFC"/>
    <w:rsid w:val="00C1646D"/>
    <w:rsid w:val="00C17229"/>
    <w:rsid w:val="00C20021"/>
    <w:rsid w:val="00C40AD1"/>
    <w:rsid w:val="00C54B40"/>
    <w:rsid w:val="00C55A8C"/>
    <w:rsid w:val="00CB2B16"/>
    <w:rsid w:val="00CB31B7"/>
    <w:rsid w:val="00CF6087"/>
    <w:rsid w:val="00D07FC2"/>
    <w:rsid w:val="00D14BB6"/>
    <w:rsid w:val="00D14C1A"/>
    <w:rsid w:val="00D2676D"/>
    <w:rsid w:val="00D31414"/>
    <w:rsid w:val="00D33624"/>
    <w:rsid w:val="00D36BD1"/>
    <w:rsid w:val="00D83C89"/>
    <w:rsid w:val="00DE550A"/>
    <w:rsid w:val="00E003DF"/>
    <w:rsid w:val="00E2241D"/>
    <w:rsid w:val="00E23B17"/>
    <w:rsid w:val="00E54377"/>
    <w:rsid w:val="00E6585D"/>
    <w:rsid w:val="00E90687"/>
    <w:rsid w:val="00EA2C29"/>
    <w:rsid w:val="00EB144A"/>
    <w:rsid w:val="00EC7E90"/>
    <w:rsid w:val="00EE3F44"/>
    <w:rsid w:val="00EE5F2D"/>
    <w:rsid w:val="00F03910"/>
    <w:rsid w:val="00F25496"/>
    <w:rsid w:val="00F305DF"/>
    <w:rsid w:val="00F3417F"/>
    <w:rsid w:val="00F37B50"/>
    <w:rsid w:val="00F46DD6"/>
    <w:rsid w:val="00F667CF"/>
    <w:rsid w:val="00F803BE"/>
    <w:rsid w:val="00FB2E7B"/>
    <w:rsid w:val="00FC1910"/>
    <w:rsid w:val="00FC2260"/>
    <w:rsid w:val="00FE0CEA"/>
    <w:rsid w:val="00FE3DC5"/>
    <w:rsid w:val="0396E10F"/>
    <w:rsid w:val="051F9E7B"/>
    <w:rsid w:val="0EC680C1"/>
    <w:rsid w:val="0F595C2C"/>
    <w:rsid w:val="1075B754"/>
    <w:rsid w:val="18C5041E"/>
    <w:rsid w:val="22A1163C"/>
    <w:rsid w:val="2325485E"/>
    <w:rsid w:val="25CD44E1"/>
    <w:rsid w:val="295E2167"/>
    <w:rsid w:val="2F25557D"/>
    <w:rsid w:val="3348CBAC"/>
    <w:rsid w:val="34E49C0D"/>
    <w:rsid w:val="37FFD427"/>
    <w:rsid w:val="3BEAB028"/>
    <w:rsid w:val="3E064919"/>
    <w:rsid w:val="3ED53335"/>
    <w:rsid w:val="4C6466E8"/>
    <w:rsid w:val="4D999527"/>
    <w:rsid w:val="527802FC"/>
    <w:rsid w:val="5BFC09F2"/>
    <w:rsid w:val="6368C15C"/>
    <w:rsid w:val="6B6A204E"/>
    <w:rsid w:val="71C9EC68"/>
    <w:rsid w:val="72F45891"/>
    <w:rsid w:val="73C2AD25"/>
    <w:rsid w:val="7D698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FB3C72F4-92A9-4E76-8C85-FB443431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55A8C"/>
  </w:style>
  <w:style w:type="paragraph" w:customStyle="1" w:styleId="paragraph">
    <w:name w:val="paragraph"/>
    <w:basedOn w:val="Normal"/>
    <w:rsid w:val="00B54D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37B5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37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5AIRPNAIUNRU-931754773-3893</_dlc_DocId>
    <_dlc_DocIdUrl xmlns="71c5aaf6-e6ce-465b-b873-5148d2a4c105">
      <Url>https://nokia.sharepoint.com/sites/c5g/security/_layouts/15/DocIdRedir.aspx?ID=5AIRPNAIUNRU-931754773-3893</Url>
      <Description>5AIRPNAIUNRU-931754773-3893</Description>
    </_dlc_DocIdUrl>
  </documentManagement>
</p:properties>
</file>

<file path=customXml/itemProps1.xml><?xml version="1.0" encoding="utf-8"?>
<ds:datastoreItem xmlns:ds="http://schemas.openxmlformats.org/officeDocument/2006/customXml" ds:itemID="{A84D8554-9B7A-4C68-9ED2-4BB0838D9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E8217-7163-4601-8A4D-AE00721BEF0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74C36F6-732B-42C5-8A79-1BE049E3A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8DA3A3-A63F-4417-BE1A-1E7E4BDBC4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0479A-8B9D-4573-BB77-E011595A66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210</Words>
  <Characters>1199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 Evans, Vodafone</cp:lastModifiedBy>
  <cp:revision>2</cp:revision>
  <cp:lastPrinted>2002-04-23T16:10:00Z</cp:lastPrinted>
  <dcterms:created xsi:type="dcterms:W3CDTF">2023-08-18T12:59:00Z</dcterms:created>
  <dcterms:modified xsi:type="dcterms:W3CDTF">2023-08-18T12:59:00Z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eb14d75f-8a7f-4103-9c85-0c45834cbe2a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2cca0b21,16bd4b8b,20d7a4d8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etDate">
    <vt:lpwstr>2023-08-18T12:58:49Z</vt:lpwstr>
  </property>
  <property fmtid="{D5CDD505-2E9C-101B-9397-08002B2CF9AE}" pid="10" name="MSIP_Label_0359f705-2ba0-454b-9cfc-6ce5bcaac040_Method">
    <vt:lpwstr>Privileged</vt:lpwstr>
  </property>
  <property fmtid="{D5CDD505-2E9C-101B-9397-08002B2CF9AE}" pid="11" name="MSIP_Label_0359f705-2ba0-454b-9cfc-6ce5bcaac040_Name">
    <vt:lpwstr>0359f705-2ba0-454b-9cfc-6ce5bcaac040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ActionId">
    <vt:lpwstr>26f4fb2d-3efa-4800-ba8d-2e1107254e86</vt:lpwstr>
  </property>
  <property fmtid="{D5CDD505-2E9C-101B-9397-08002B2CF9AE}" pid="14" name="MSIP_Label_0359f705-2ba0-454b-9cfc-6ce5bcaac040_ContentBits">
    <vt:lpwstr>2</vt:lpwstr>
  </property>
</Properties>
</file>